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B94628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del w:id="0" w:author="OPPO" w:date="2022-10-17T21:59:00Z">
        <w:r w:rsidR="006D1203" w:rsidDel="00AA4B4C">
          <w:rPr>
            <w:rFonts w:ascii="Arial" w:hAnsi="Arial" w:cs="Arial"/>
            <w:b/>
            <w:bCs/>
            <w:sz w:val="24"/>
          </w:rPr>
          <w:delText>2</w:delText>
        </w:r>
        <w:r w:rsidR="00006735" w:rsidDel="00AA4B4C">
          <w:rPr>
            <w:rFonts w:ascii="Arial" w:hAnsi="Arial" w:cs="Arial"/>
            <w:b/>
            <w:bCs/>
            <w:sz w:val="24"/>
          </w:rPr>
          <w:delText>20</w:delText>
        </w:r>
        <w:r w:rsidR="00D4461D" w:rsidDel="00AA4B4C">
          <w:rPr>
            <w:rFonts w:ascii="Arial" w:hAnsi="Arial" w:cs="Arial"/>
            <w:b/>
            <w:bCs/>
            <w:sz w:val="24"/>
          </w:rPr>
          <w:delText>8671</w:delText>
        </w:r>
        <w:r w:rsidR="00AA4B4C" w:rsidDel="00AA4B4C">
          <w:rPr>
            <w:rFonts w:ascii="Arial" w:hAnsi="Arial" w:cs="Arial"/>
            <w:b/>
            <w:bCs/>
            <w:sz w:val="24"/>
          </w:rPr>
          <w:delText>r11</w:delText>
        </w:r>
      </w:del>
      <w:ins w:id="1" w:author="OPPO" w:date="2022-10-17T21:59:00Z">
        <w:r w:rsidR="00AA4B4C">
          <w:rPr>
            <w:rFonts w:ascii="Arial" w:hAnsi="Arial" w:cs="Arial"/>
            <w:b/>
            <w:bCs/>
            <w:sz w:val="24"/>
          </w:rPr>
          <w:t>220</w:t>
        </w:r>
        <w:r w:rsidR="00AA4B4C">
          <w:rPr>
            <w:rFonts w:ascii="Arial" w:hAnsi="Arial" w:cs="Arial"/>
            <w:b/>
            <w:bCs/>
            <w:sz w:val="24"/>
          </w:rPr>
          <w:t>9911</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2" w:name="_Toc113178234"/>
      <w:r>
        <w:t>7.1</w:t>
      </w:r>
      <w:r>
        <w:tab/>
        <w:t xml:space="preserve">Key Issue #1: </w:t>
      </w:r>
      <w:r w:rsidRPr="004234D0">
        <w:t>Monitoring of network resource utilization for support of Application AI/ML operations</w:t>
      </w:r>
      <w:bookmarkEnd w:id="2"/>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3" w:author="Samsung" w:date="2022-09-26T17:35:00Z">
        <w:r w:rsidR="001A64B3">
          <w:t xml:space="preserve"> </w:t>
        </w:r>
      </w:ins>
      <w:ins w:id="4" w:author="Samsung" w:date="2022-09-26T17:37:00Z">
        <w:r w:rsidR="001A64B3">
          <w:t xml:space="preserve">The monitoring procedures are based on </w:t>
        </w:r>
      </w:ins>
      <w:ins w:id="5" w:author="Samsung" w:date="2022-09-26T17:38:00Z">
        <w:r w:rsidR="001A64B3">
          <w:t xml:space="preserve">UPF </w:t>
        </w:r>
      </w:ins>
      <w:ins w:id="6" w:author="Samsung" w:date="2022-09-26T17:37:00Z">
        <w:r w:rsidR="001A64B3">
          <w:t>event exposure.</w:t>
        </w:r>
      </w:ins>
    </w:p>
    <w:p w14:paraId="57FD639D" w14:textId="486EB1CE" w:rsidR="003A6738" w:rsidDel="001A64B3" w:rsidRDefault="003A6738" w:rsidP="003A6738">
      <w:pPr>
        <w:pStyle w:val="EditorsNote"/>
        <w:rPr>
          <w:del w:id="7" w:author="Samsung" w:date="2022-09-26T17:35:00Z"/>
        </w:rPr>
      </w:pPr>
      <w:del w:id="8"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9"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10"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11"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2"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3"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4"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5"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6"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7"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9B15EE" w:rsidRPr="00F55F6D" w14:paraId="40BDD987" w14:textId="77777777" w:rsidTr="00847D14">
        <w:trPr>
          <w:ins w:id="18"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9" w:author="OPPOr01" w:date="2022-09-12T23:27:00Z"/>
                <w:b/>
                <w:sz w:val="16"/>
                <w:szCs w:val="16"/>
              </w:rPr>
            </w:pPr>
            <w:ins w:id="20"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21" w:author="OPPOr01" w:date="2022-09-12T23:27:00Z"/>
                <w:bCs/>
                <w:sz w:val="16"/>
                <w:szCs w:val="16"/>
              </w:rPr>
            </w:pPr>
            <w:ins w:id="22"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3" w:author="OPPOr01" w:date="2022-09-13T02:40:00Z"/>
                <w:sz w:val="16"/>
                <w:szCs w:val="16"/>
              </w:rPr>
            </w:pPr>
            <w:ins w:id="24" w:author="OPPOr01" w:date="2022-09-13T02:40:00Z">
              <w:r>
                <w:rPr>
                  <w:sz w:val="16"/>
                  <w:szCs w:val="16"/>
                </w:rPr>
                <w:t>May be</w:t>
              </w:r>
            </w:ins>
          </w:p>
          <w:p w14:paraId="33436458" w14:textId="3A0ED15F" w:rsidR="00E2241E" w:rsidRPr="00F55F6D" w:rsidRDefault="00E2241E" w:rsidP="001A64B3">
            <w:pPr>
              <w:pStyle w:val="TAL"/>
              <w:keepNext w:val="0"/>
              <w:keepLines w:val="0"/>
              <w:rPr>
                <w:ins w:id="25" w:author="OPPOr01" w:date="2022-09-12T23:27:00Z"/>
                <w:sz w:val="16"/>
                <w:szCs w:val="16"/>
              </w:rPr>
            </w:pPr>
            <w:ins w:id="26" w:author="OPPOr01" w:date="2022-09-13T02:40:00Z">
              <w:r>
                <w:rPr>
                  <w:sz w:val="16"/>
                  <w:szCs w:val="16"/>
                </w:rPr>
                <w:t xml:space="preserve">NOTE: It has dependency on </w:t>
              </w:r>
            </w:ins>
            <w:ins w:id="27" w:author="OPPOr01" w:date="2022-09-13T02:41:00Z">
              <w:r>
                <w:rPr>
                  <w:sz w:val="16"/>
                  <w:szCs w:val="16"/>
                </w:rPr>
                <w:t>R1</w:t>
              </w:r>
            </w:ins>
            <w:ins w:id="28" w:author="Samsung" w:date="2022-09-26T17:39:00Z">
              <w:r w:rsidR="001A64B3">
                <w:rPr>
                  <w:sz w:val="16"/>
                  <w:szCs w:val="16"/>
                </w:rPr>
                <w:t>8</w:t>
              </w:r>
            </w:ins>
            <w:ins w:id="29" w:author="OPPOr01" w:date="2022-09-13T02:41:00Z">
              <w:r>
                <w:rPr>
                  <w:sz w:val="16"/>
                  <w:szCs w:val="16"/>
                </w:rPr>
                <w:t xml:space="preserve"> </w:t>
              </w:r>
            </w:ins>
            <w:ins w:id="30" w:author="OPPOr01" w:date="2022-09-13T02:40:00Z">
              <w:r>
                <w:rPr>
                  <w:sz w:val="16"/>
                  <w:szCs w:val="16"/>
                </w:rPr>
                <w:t>F</w:t>
              </w:r>
            </w:ins>
            <w:ins w:id="31" w:author="OPPOr01" w:date="2022-09-13T02:41:00Z">
              <w:r>
                <w:rPr>
                  <w:sz w:val="16"/>
                  <w:szCs w:val="16"/>
                </w:rPr>
                <w:t>S_UPEAS outcome which is still under stud</w:t>
              </w:r>
            </w:ins>
            <w:ins w:id="32" w:author="Samsung" w:date="2022-09-26T17:39:00Z">
              <w:r w:rsidR="001A64B3">
                <w:rPr>
                  <w:sz w:val="16"/>
                  <w:szCs w:val="16"/>
                </w:rPr>
                <w:t>y</w:t>
              </w:r>
            </w:ins>
            <w:ins w:id="33"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4" w:author="OPPOr01" w:date="2022-09-13T02:46:00Z"/>
                <w:sz w:val="16"/>
                <w:szCs w:val="16"/>
              </w:rPr>
            </w:pPr>
            <w:ins w:id="35" w:author="OPPOr01" w:date="2022-09-13T02:29:00Z">
              <w:r>
                <w:rPr>
                  <w:sz w:val="16"/>
                  <w:szCs w:val="16"/>
                </w:rPr>
                <w:t>No</w:t>
              </w:r>
            </w:ins>
          </w:p>
          <w:p w14:paraId="3B6D45AE" w14:textId="63F21006" w:rsidR="00EB47B1" w:rsidRPr="00F55F6D" w:rsidRDefault="00EB47B1" w:rsidP="00882D6F">
            <w:pPr>
              <w:pStyle w:val="TAL"/>
              <w:keepNext w:val="0"/>
              <w:keepLines w:val="0"/>
              <w:rPr>
                <w:ins w:id="36" w:author="OPPOr01" w:date="2022-09-12T23:27:00Z"/>
                <w:sz w:val="16"/>
                <w:szCs w:val="16"/>
              </w:rPr>
            </w:pPr>
            <w:ins w:id="37" w:author="OPPOr01" w:date="2022-09-13T02:46:00Z">
              <w:r>
                <w:rPr>
                  <w:sz w:val="16"/>
                  <w:szCs w:val="16"/>
                </w:rPr>
                <w:t>NOTE: Monitoring is focusing on</w:t>
              </w:r>
            </w:ins>
            <w:ins w:id="38"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9" w:author="OPPOr01" w:date="2022-09-13T02:47:00Z"/>
                <w:sz w:val="16"/>
                <w:szCs w:val="16"/>
              </w:rPr>
            </w:pPr>
            <w:ins w:id="40" w:author="OPPOr01" w:date="2022-09-13T03:14:00Z">
              <w:r>
                <w:rPr>
                  <w:sz w:val="16"/>
                  <w:szCs w:val="16"/>
                </w:rPr>
                <w:t>Yes</w:t>
              </w:r>
            </w:ins>
          </w:p>
          <w:p w14:paraId="6A170983" w14:textId="28546150" w:rsidR="00EB47B1" w:rsidRPr="00F55F6D" w:rsidRDefault="00EB47B1" w:rsidP="00882D6F">
            <w:pPr>
              <w:pStyle w:val="TAL"/>
              <w:keepNext w:val="0"/>
              <w:keepLines w:val="0"/>
              <w:rPr>
                <w:ins w:id="41" w:author="OPPOr01" w:date="2022-09-12T23:27:00Z"/>
                <w:sz w:val="16"/>
                <w:szCs w:val="16"/>
              </w:rPr>
            </w:pPr>
            <w:ins w:id="42" w:author="OPPOr01" w:date="2022-09-13T02:47:00Z">
              <w:r>
                <w:rPr>
                  <w:sz w:val="16"/>
                  <w:szCs w:val="16"/>
                </w:rPr>
                <w:t>NOTE: Monitoring is focusing on the</w:t>
              </w:r>
            </w:ins>
            <w:ins w:id="43" w:author="OPPOr01" w:date="2022-09-13T02:48:00Z">
              <w:r>
                <w:rPr>
                  <w:sz w:val="16"/>
                  <w:szCs w:val="16"/>
                </w:rPr>
                <w:t xml:space="preserve"> transmission status (e.g. location, QoS, load, congestion etc.</w:t>
              </w:r>
            </w:ins>
            <w:ins w:id="44" w:author="OPPOr01" w:date="2022-09-13T03:07:00Z">
              <w:r w:rsidR="00433883">
                <w:rPr>
                  <w:sz w:val="16"/>
                  <w:szCs w:val="16"/>
                </w:rPr>
                <w:t>)</w:t>
              </w:r>
            </w:ins>
            <w:ins w:id="45"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6" w:author="OPPOr01" w:date="2022-09-13T03:15:00Z"/>
                <w:sz w:val="16"/>
                <w:szCs w:val="16"/>
              </w:rPr>
            </w:pPr>
            <w:ins w:id="47" w:author="OPPOr01" w:date="2022-09-13T03:15:00Z">
              <w:r>
                <w:rPr>
                  <w:sz w:val="16"/>
                  <w:szCs w:val="16"/>
                </w:rPr>
                <w:t>No</w:t>
              </w:r>
            </w:ins>
          </w:p>
          <w:p w14:paraId="10D4D69C" w14:textId="240A101B" w:rsidR="00DD7AD4" w:rsidRPr="00F55F6D" w:rsidRDefault="00DD7AD4" w:rsidP="00882D6F">
            <w:pPr>
              <w:pStyle w:val="TAL"/>
              <w:keepNext w:val="0"/>
              <w:keepLines w:val="0"/>
              <w:rPr>
                <w:ins w:id="48" w:author="OPPOr01" w:date="2022-09-12T23:27:00Z"/>
                <w:sz w:val="16"/>
                <w:szCs w:val="16"/>
              </w:rPr>
            </w:pPr>
            <w:ins w:id="49"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50"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51"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2" w:author="OPPOr01" w:date="2022-09-13T03:48:00Z">
              <w:r w:rsidR="002863CB">
                <w:rPr>
                  <w:sz w:val="16"/>
                  <w:szCs w:val="16"/>
                </w:rPr>
                <w:t xml:space="preserve"> </w:t>
              </w:r>
            </w:ins>
            <w:ins w:id="53" w:author="OPPOr01" w:date="2022-09-13T03:50:00Z">
              <w:r w:rsidR="002863CB">
                <w:rPr>
                  <w:sz w:val="16"/>
                  <w:szCs w:val="16"/>
                </w:rPr>
                <w:t xml:space="preserve">load and </w:t>
              </w:r>
            </w:ins>
            <w:del w:id="54" w:author="OPPOr01" w:date="2022-09-13T03:50:00Z">
              <w:r w:rsidRPr="00F55F6D" w:rsidDel="002863CB">
                <w:rPr>
                  <w:sz w:val="16"/>
                  <w:szCs w:val="16"/>
                </w:rPr>
                <w:delText>,</w:delText>
              </w:r>
            </w:del>
            <w:r w:rsidRPr="00F55F6D">
              <w:rPr>
                <w:sz w:val="16"/>
                <w:szCs w:val="16"/>
              </w:rPr>
              <w:t xml:space="preserve"> QoS</w:t>
            </w:r>
            <w:ins w:id="55" w:author="OPPOr01" w:date="2022-09-13T03:50:00Z">
              <w:r w:rsidR="002863CB">
                <w:rPr>
                  <w:sz w:val="16"/>
                  <w:szCs w:val="16"/>
                </w:rPr>
                <w:t xml:space="preserve"> condition</w:t>
              </w:r>
            </w:ins>
            <w:ins w:id="56" w:author="OPPOr01" w:date="2022-09-13T03:47:00Z">
              <w:r w:rsidR="002863CB">
                <w:rPr>
                  <w:sz w:val="16"/>
                  <w:szCs w:val="16"/>
                </w:rPr>
                <w:t>, network</w:t>
              </w:r>
            </w:ins>
            <w:r w:rsidRPr="00F55F6D">
              <w:rPr>
                <w:sz w:val="16"/>
                <w:szCs w:val="16"/>
              </w:rPr>
              <w:t xml:space="preserve"> </w:t>
            </w:r>
            <w:del w:id="57" w:author="OPPOr01" w:date="2022-09-13T03:47:00Z">
              <w:r w:rsidRPr="00F55F6D" w:rsidDel="002863CB">
                <w:rPr>
                  <w:sz w:val="16"/>
                  <w:szCs w:val="16"/>
                </w:rPr>
                <w:delText xml:space="preserve">etc, </w:delText>
              </w:r>
            </w:del>
            <w:r w:rsidRPr="00F55F6D">
              <w:rPr>
                <w:sz w:val="16"/>
                <w:szCs w:val="16"/>
              </w:rPr>
              <w:t>performance</w:t>
            </w:r>
            <w:ins w:id="58"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9" w:author="Samsung_r01" w:date="2022-09-28T12:12:00Z"/>
                <w:sz w:val="16"/>
                <w:szCs w:val="16"/>
              </w:rPr>
            </w:pPr>
            <w:del w:id="60"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61"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2" w:author="Samsung" w:date="2022-09-26T17:39:00Z"/>
        </w:rPr>
      </w:pPr>
      <w:del w:id="63"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6C0C37D1" w:rsidR="000F05F4" w:rsidRDefault="000F05F4" w:rsidP="000F05F4">
      <w:pPr>
        <w:rPr>
          <w:ins w:id="64" w:author="Samsung" w:date="2022-09-26T17:46:00Z"/>
        </w:rPr>
      </w:pPr>
      <w:ins w:id="65" w:author="Samsung" w:date="2022-09-26T17:46:00Z">
        <w:r>
          <w:t>It is proposed that the architecture principles and specific mechanisms below are considered for the normative work on monitoring of network resource utilization for support of application AI/ML operations</w:t>
        </w:r>
      </w:ins>
      <w:ins w:id="66" w:author="Samsung" w:date="2022-09-26T17:51:00Z">
        <w:r w:rsidR="00B4516D">
          <w:t>:</w:t>
        </w:r>
      </w:ins>
    </w:p>
    <w:p w14:paraId="1B2F7CC7" w14:textId="69016EF2" w:rsidR="000F05F4" w:rsidRDefault="006E7D09" w:rsidP="00B4516D">
      <w:pPr>
        <w:pStyle w:val="B1"/>
        <w:rPr>
          <w:ins w:id="67" w:author="Samsung" w:date="2022-09-26T17:48:00Z"/>
        </w:rPr>
      </w:pPr>
      <w:commentRangeStart w:id="68"/>
      <w:commentRangeEnd w:id="68"/>
      <w:r>
        <w:rPr>
          <w:rStyle w:val="CommentReference"/>
        </w:rPr>
        <w:commentReference w:id="68"/>
      </w:r>
      <w:ins w:id="69" w:author="Samsung" w:date="2022-09-26T17:48:00Z">
        <w:r w:rsidR="000F05F4">
          <w:t>-</w:t>
        </w:r>
        <w:r w:rsidR="000F05F4">
          <w:tab/>
          <w:t xml:space="preserve">NWDAF-based procedures and data analytics </w:t>
        </w:r>
      </w:ins>
      <w:ins w:id="70" w:author="OPPO" w:date="2022-09-27T15:28:00Z">
        <w:r w:rsidR="00D321DD">
          <w:t xml:space="preserve">as </w:t>
        </w:r>
      </w:ins>
      <w:ins w:id="71" w:author="Samsung" w:date="2022-09-26T17:48:00Z">
        <w:r w:rsidR="000F05F4">
          <w:t>described in TS 23.288 [6]</w:t>
        </w:r>
      </w:ins>
      <w:ins w:id="72" w:author="QC" w:date="2022-10-10T17:29:00Z">
        <w:r w:rsidR="00DB7FFA">
          <w:t xml:space="preserve"> for</w:t>
        </w:r>
      </w:ins>
      <w:ins w:id="73" w:author="Samsung" w:date="2022-09-26T17:55:00Z">
        <w:r w:rsidR="00B4516D">
          <w:t xml:space="preserve"> </w:t>
        </w:r>
      </w:ins>
      <w:commentRangeStart w:id="74"/>
      <w:ins w:id="75" w:author="OPPO" w:date="2022-09-27T15:38:00Z">
        <w:r w:rsidR="00382B15">
          <w:t>the</w:t>
        </w:r>
      </w:ins>
      <w:ins w:id="76" w:author="OPPO" w:date="2022-09-27T15:34:00Z">
        <w:r w:rsidR="00BC6713">
          <w:t xml:space="preserve"> </w:t>
        </w:r>
      </w:ins>
      <w:ins w:id="77" w:author="OPPOr03+" w:date="2022-10-10T00:49:00Z">
        <w:r w:rsidR="00C955CF">
          <w:t xml:space="preserve">Observed </w:t>
        </w:r>
      </w:ins>
      <w:ins w:id="78" w:author="OPPO" w:date="2022-09-27T15:46:00Z">
        <w:r w:rsidR="008C7CCA">
          <w:t>S</w:t>
        </w:r>
      </w:ins>
      <w:ins w:id="79" w:author="Samsung" w:date="2022-09-26T17:48:00Z">
        <w:r w:rsidR="000F05F4">
          <w:t xml:space="preserve">ervice </w:t>
        </w:r>
      </w:ins>
      <w:ins w:id="80" w:author="OPPO" w:date="2022-09-27T15:46:00Z">
        <w:r w:rsidR="008C7CCA">
          <w:t>E</w:t>
        </w:r>
      </w:ins>
      <w:ins w:id="81" w:author="Samsung" w:date="2022-09-26T17:48:00Z">
        <w:r w:rsidR="000F05F4">
          <w:t>xperience</w:t>
        </w:r>
      </w:ins>
      <w:ins w:id="82" w:author="OPPO" w:date="2022-09-27T15:38:00Z">
        <w:r w:rsidR="00382B15">
          <w:t>,</w:t>
        </w:r>
      </w:ins>
      <w:ins w:id="83" w:author="Samsung" w:date="2022-09-26T17:48:00Z">
        <w:r w:rsidR="000F05F4">
          <w:t xml:space="preserve"> </w:t>
        </w:r>
      </w:ins>
      <w:ins w:id="84" w:author="OPPO" w:date="2022-09-27T15:46:00Z">
        <w:r w:rsidR="008C7CCA">
          <w:t>User Data Congestion</w:t>
        </w:r>
      </w:ins>
      <w:ins w:id="85" w:author="OPPOr03" w:date="2022-10-10T00:47:00Z">
        <w:r w:rsidR="00C955CF">
          <w:t xml:space="preserve">, </w:t>
        </w:r>
      </w:ins>
      <w:ins w:id="86" w:author="OPPOr03+" w:date="2022-10-10T00:48:00Z">
        <w:r w:rsidR="00C955CF" w:rsidRPr="0023735D">
          <w:t>DN performance</w:t>
        </w:r>
        <w:r w:rsidR="00C955CF">
          <w:t xml:space="preserve"> Analytics, </w:t>
        </w:r>
        <w:r w:rsidR="00C955CF" w:rsidRPr="0023735D">
          <w:t>UE Communication</w:t>
        </w:r>
        <w:r w:rsidR="00C955CF">
          <w:t xml:space="preserve"> Analytics</w:t>
        </w:r>
      </w:ins>
      <w:ins w:id="87" w:author="OPPO" w:date="2022-09-27T15:46:00Z">
        <w:r w:rsidR="008C7CCA">
          <w:t xml:space="preserve"> </w:t>
        </w:r>
      </w:ins>
      <w:commentRangeEnd w:id="74"/>
      <w:r w:rsidR="00D216A4" w:rsidRPr="00E5064A">
        <w:rPr>
          <w:rStyle w:val="CommentReference"/>
          <w:highlight w:val="yellow"/>
        </w:rPr>
        <w:commentReference w:id="74"/>
      </w:r>
      <w:ins w:id="88" w:author="Nokia-r01" w:date="2022-10-12T12:00:00Z">
        <w:r w:rsidR="009B15EE" w:rsidRPr="00AA4B4C">
          <w:t>can</w:t>
        </w:r>
      </w:ins>
      <w:ins w:id="89" w:author="Samsung_r01" w:date="2022-09-28T12:21:00Z">
        <w:r w:rsidR="00584EC5" w:rsidRPr="00AA4B4C">
          <w:t xml:space="preserve"> be </w:t>
        </w:r>
      </w:ins>
      <w:ins w:id="90" w:author="OPPOr03+" w:date="2022-10-10T00:48:00Z">
        <w:r w:rsidR="00C955CF" w:rsidRPr="00AA4B4C">
          <w:t xml:space="preserve">used by the AF </w:t>
        </w:r>
      </w:ins>
      <w:ins w:id="91" w:author="Nokia-r01" w:date="2022-10-12T12:02:00Z">
        <w:r w:rsidR="009B15EE" w:rsidRPr="00AA4B4C">
          <w:t xml:space="preserve">as assistance information </w:t>
        </w:r>
      </w:ins>
      <w:ins w:id="92" w:author="OPPOr03+" w:date="2022-10-10T00:48:00Z">
        <w:r w:rsidR="00C955CF" w:rsidRPr="00AA4B4C">
          <w:t>for Application AI/ML operation</w:t>
        </w:r>
      </w:ins>
      <w:ins w:id="93" w:author="Samsung_r01" w:date="2022-09-28T12:21:00Z">
        <w:r w:rsidR="00584EC5" w:rsidRPr="00AA4B4C">
          <w:t>.</w:t>
        </w:r>
      </w:ins>
      <w:ins w:id="94" w:author="OPPO" w:date="2022-09-27T15:33:00Z">
        <w:r w:rsidR="00BC6713" w:rsidRPr="00AA4B4C">
          <w:t xml:space="preserve"> </w:t>
        </w:r>
      </w:ins>
      <w:ins w:id="95" w:author="QC" w:date="2022-10-10T17:29:00Z">
        <w:r w:rsidR="00B87165" w:rsidRPr="00AA4B4C">
          <w:t xml:space="preserve">No normative work is required to enhance </w:t>
        </w:r>
      </w:ins>
      <w:ins w:id="96" w:author="QC" w:date="2022-10-10T17:30:00Z">
        <w:r w:rsidR="00CB14AA" w:rsidRPr="00AA4B4C">
          <w:t>the</w:t>
        </w:r>
      </w:ins>
      <w:ins w:id="97" w:author="Nokia-r01" w:date="2022-10-12T12:04:00Z">
        <w:r w:rsidR="009B15EE" w:rsidRPr="00AA4B4C">
          <w:rPr>
            <w:rPrChange w:id="98" w:author="Tricci" w:date="2022-10-17T21:51:00Z">
              <w:rPr>
                <w:highlight w:val="green"/>
              </w:rPr>
            </w:rPrChange>
          </w:rPr>
          <w:t>se</w:t>
        </w:r>
      </w:ins>
      <w:ins w:id="99" w:author="QC" w:date="2022-10-10T17:30:00Z">
        <w:r w:rsidR="00CB14AA" w:rsidRPr="00AA4B4C">
          <w:t xml:space="preserve"> analytics </w:t>
        </w:r>
      </w:ins>
      <w:ins w:id="100" w:author="Nokia-r01" w:date="2022-10-12T12:04:00Z">
        <w:r w:rsidR="009B15EE" w:rsidRPr="00AA4B4C">
          <w:rPr>
            <w:rPrChange w:id="101" w:author="Tricci" w:date="2022-10-17T21:51:00Z">
              <w:rPr>
                <w:highlight w:val="green"/>
              </w:rPr>
            </w:rPrChange>
          </w:rPr>
          <w:t>for this key issue</w:t>
        </w:r>
      </w:ins>
      <w:ins w:id="102" w:author="QC" w:date="2022-10-10T17:30:00Z">
        <w:r w:rsidR="00CB14AA" w:rsidRPr="00AA4B4C">
          <w:t>.</w:t>
        </w:r>
      </w:ins>
    </w:p>
    <w:p w14:paraId="07D2A09C" w14:textId="1E1815F8" w:rsidR="000F05F4" w:rsidRDefault="000F05F4" w:rsidP="000F05F4">
      <w:pPr>
        <w:pStyle w:val="B1"/>
        <w:rPr>
          <w:ins w:id="103" w:author="Samsung" w:date="2022-09-26T17:57:00Z"/>
        </w:rPr>
      </w:pPr>
      <w:ins w:id="104" w:author="Samsung" w:date="2022-09-26T17:48:00Z">
        <w:r>
          <w:t>-</w:t>
        </w:r>
        <w:r>
          <w:tab/>
        </w:r>
      </w:ins>
      <w:ins w:id="105" w:author="Samsung" w:date="2022-09-26T17:56:00Z">
        <w:r w:rsidR="00B4516D">
          <w:t>W</w:t>
        </w:r>
        <w:r w:rsidR="00B4516D" w:rsidRPr="00B4516D">
          <w:t>hen aggregated bit rate monitoring is requested for a set of QoS flows of a group of UEs</w:t>
        </w:r>
      </w:ins>
      <w:ins w:id="106" w:author="OPPO" w:date="2022-09-27T16:05:00Z">
        <w:r w:rsidR="001600C7">
          <w:t xml:space="preserve"> against the pre-defined Group MBR threshold</w:t>
        </w:r>
      </w:ins>
      <w:ins w:id="107" w:author="Samsung" w:date="2022-09-26T17:56:00Z">
        <w:r w:rsidR="00B4516D" w:rsidRPr="00B4516D">
          <w:t xml:space="preserve">, </w:t>
        </w:r>
      </w:ins>
      <w:ins w:id="108" w:author="OPPO" w:date="2022-09-27T16:04:00Z">
        <w:r w:rsidR="001600C7">
          <w:t xml:space="preserve">the </w:t>
        </w:r>
      </w:ins>
      <w:ins w:id="109" w:author="Samsung" w:date="2022-09-26T17:56:00Z">
        <w:r w:rsidR="00B4516D" w:rsidRPr="00B4516D">
          <w:t xml:space="preserve">UPF exposure </w:t>
        </w:r>
      </w:ins>
      <w:ins w:id="110" w:author="OPPO" w:date="2022-09-27T16:05:00Z">
        <w:r w:rsidR="001600C7">
          <w:t>extension proposed by Solution#37</w:t>
        </w:r>
      </w:ins>
      <w:ins w:id="111" w:author="Samsung" w:date="2022-09-26T17:56:00Z">
        <w:r w:rsidR="00B4516D">
          <w:t xml:space="preserve"> </w:t>
        </w:r>
        <w:r w:rsidR="00B4516D" w:rsidRPr="00B4516D">
          <w:t xml:space="preserve">with the new event type ‘Bit Rate Reporting per QoS Flow’ consumed by NEF as described in </w:t>
        </w:r>
        <w:commentRangeStart w:id="112"/>
        <w:commentRangeStart w:id="113"/>
        <w:r w:rsidR="00B4516D" w:rsidRPr="00B4516D">
          <w:t>Solution #37</w:t>
        </w:r>
      </w:ins>
      <w:ins w:id="114" w:author="Samsung_r01" w:date="2022-09-28T12:23:00Z">
        <w:r w:rsidR="00584EC5">
          <w:t xml:space="preserve"> </w:t>
        </w:r>
      </w:ins>
      <w:commentRangeEnd w:id="112"/>
      <w:r w:rsidR="00E5064A">
        <w:rPr>
          <w:rStyle w:val="CommentReference"/>
        </w:rPr>
        <w:commentReference w:id="112"/>
      </w:r>
      <w:commentRangeEnd w:id="113"/>
      <w:r w:rsidR="004F2907">
        <w:rPr>
          <w:rStyle w:val="CommentReference"/>
        </w:rPr>
        <w:commentReference w:id="113"/>
      </w:r>
      <w:ins w:id="115" w:author="Samsung_r01" w:date="2022-09-28T12:17:00Z">
        <w:r w:rsidR="000B5D7E">
          <w:t>is</w:t>
        </w:r>
      </w:ins>
      <w:ins w:id="116" w:author="OPPO" w:date="2022-09-27T16:10:00Z">
        <w:r w:rsidR="004F5979">
          <w:t xml:space="preserve"> </w:t>
        </w:r>
      </w:ins>
      <w:ins w:id="117" w:author="OPPO" w:date="2022-09-27T16:08:00Z">
        <w:r w:rsidR="001600C7">
          <w:t>a simple useful tool to</w:t>
        </w:r>
      </w:ins>
      <w:ins w:id="118" w:author="Samsung_r01" w:date="2022-09-28T12:17:00Z">
        <w:r w:rsidR="000B5D7E">
          <w:t xml:space="preserve"> be supported to</w:t>
        </w:r>
      </w:ins>
      <w:ins w:id="119" w:author="OPPO" w:date="2022-09-27T16:08:00Z">
        <w:r w:rsidR="001600C7">
          <w:t xml:space="preserve"> </w:t>
        </w:r>
      </w:ins>
      <w:ins w:id="120" w:author="OPPO" w:date="2022-09-27T16:09:00Z">
        <w:r w:rsidR="004F5979">
          <w:t xml:space="preserve">monitor the aggregated </w:t>
        </w:r>
      </w:ins>
      <w:ins w:id="121" w:author="OPPO" w:date="2022-09-27T16:10:00Z">
        <w:r w:rsidR="004F5979">
          <w:t>throughput performance for the specific Application AI/ML ope</w:t>
        </w:r>
      </w:ins>
      <w:ins w:id="122" w:author="OPPO" w:date="2022-09-27T16:11:00Z">
        <w:r w:rsidR="004F5979">
          <w:t xml:space="preserve">ration. </w:t>
        </w:r>
      </w:ins>
      <w:ins w:id="123" w:author="OPPO" w:date="2022-09-27T16:10:00Z">
        <w:r w:rsidR="004F5979">
          <w:t xml:space="preserve"> </w:t>
        </w:r>
      </w:ins>
      <w:ins w:id="124" w:author="OPPO" w:date="2022-09-27T16:08:00Z">
        <w:r w:rsidR="001600C7">
          <w:t xml:space="preserve"> </w:t>
        </w:r>
      </w:ins>
    </w:p>
    <w:p w14:paraId="7AAD830D" w14:textId="30127F35" w:rsidR="000C5786" w:rsidRDefault="00B4516D" w:rsidP="000F05F4">
      <w:pPr>
        <w:pStyle w:val="B1"/>
        <w:rPr>
          <w:ins w:id="125" w:author="Samsung_r08" w:date="2022-10-12T08:35:00Z"/>
        </w:rPr>
      </w:pPr>
      <w:ins w:id="126" w:author="Samsung" w:date="2022-09-26T17:58:00Z">
        <w:r>
          <w:t>-</w:t>
        </w:r>
        <w:r>
          <w:tab/>
        </w:r>
      </w:ins>
      <w:ins w:id="127" w:author="OPPO" w:date="2022-09-27T16:26:00Z">
        <w:r w:rsidR="0064527C">
          <w:t>AF knowledge on</w:t>
        </w:r>
      </w:ins>
      <w:ins w:id="128" w:author="OPPO" w:date="2022-09-27T16:30:00Z">
        <w:r w:rsidR="0064527C">
          <w:t xml:space="preserve"> the</w:t>
        </w:r>
      </w:ins>
      <w:ins w:id="129" w:author="OPPO" w:date="2022-09-27T16:26:00Z">
        <w:r w:rsidR="0064527C">
          <w:t xml:space="preserve"> </w:t>
        </w:r>
      </w:ins>
      <w:ins w:id="130" w:author="Samsung" w:date="2022-09-26T17:58:00Z">
        <w:r w:rsidRPr="00B4516D">
          <w:t xml:space="preserve">session inactivity time </w:t>
        </w:r>
      </w:ins>
      <w:ins w:id="131" w:author="OPPO" w:date="2022-09-27T16:30:00Z">
        <w:r w:rsidR="0064527C">
          <w:t>with</w:t>
        </w:r>
      </w:ins>
      <w:ins w:id="132" w:author="Samsung" w:date="2022-09-26T17:58:00Z">
        <w:r w:rsidRPr="00B4516D">
          <w:t xml:space="preserve"> new monitoring parameters </w:t>
        </w:r>
      </w:ins>
      <w:ins w:id="133" w:author="OPPO" w:date="2022-09-27T16:40:00Z">
        <w:r w:rsidR="00207DF9">
          <w:t xml:space="preserve">to recognize the current </w:t>
        </w:r>
      </w:ins>
      <w:ins w:id="134" w:author="OPPO" w:date="2022-09-27T16:42:00Z">
        <w:r w:rsidR="00577AA0">
          <w:t xml:space="preserve">system </w:t>
        </w:r>
      </w:ins>
      <w:ins w:id="135" w:author="OPPO" w:date="2022-09-27T16:41:00Z">
        <w:r w:rsidR="00207DF9">
          <w:t>performance</w:t>
        </w:r>
      </w:ins>
      <w:ins w:id="136" w:author="OPPO" w:date="2022-09-27T16:42:00Z">
        <w:r w:rsidR="00577AA0">
          <w:t xml:space="preserve"> respective to a given UE</w:t>
        </w:r>
      </w:ins>
      <w:ins w:id="137" w:author="OPPO" w:date="2022-09-27T16:40:00Z">
        <w:r w:rsidR="00207DF9">
          <w:t xml:space="preserve"> </w:t>
        </w:r>
      </w:ins>
      <w:ins w:id="138" w:author="OPPO" w:date="2022-09-27T16:37:00Z">
        <w:r w:rsidR="00207DF9">
          <w:t xml:space="preserve">as described in Solution#1 </w:t>
        </w:r>
      </w:ins>
      <w:ins w:id="139" w:author="Samsung_r01" w:date="2022-09-28T12:18:00Z">
        <w:r w:rsidR="00387D53">
          <w:t>is to be supported</w:t>
        </w:r>
      </w:ins>
      <w:ins w:id="140" w:author="OPPO" w:date="2022-09-27T16:37:00Z">
        <w:r w:rsidR="00207DF9">
          <w:t xml:space="preserve"> </w:t>
        </w:r>
      </w:ins>
      <w:ins w:id="141" w:author="Samsung" w:date="2022-09-26T17:58:00Z">
        <w:r w:rsidRPr="00B4516D">
          <w:t xml:space="preserve">to assist </w:t>
        </w:r>
      </w:ins>
      <w:ins w:id="142" w:author="OPPO" w:date="2022-09-27T16:34:00Z">
        <w:r w:rsidR="0007314A">
          <w:t>Application</w:t>
        </w:r>
      </w:ins>
      <w:ins w:id="143" w:author="Samsung" w:date="2022-09-26T17:58:00Z">
        <w:r w:rsidRPr="00B4516D">
          <w:t xml:space="preserve"> AI/ML application</w:t>
        </w:r>
      </w:ins>
      <w:ins w:id="144" w:author="OPPO" w:date="2022-09-27T16:30:00Z">
        <w:r w:rsidR="0064527C">
          <w:t xml:space="preserve"> </w:t>
        </w:r>
      </w:ins>
      <w:ins w:id="145" w:author="Samsung_r01" w:date="2022-09-28T12:18:00Z">
        <w:r w:rsidR="00387D53">
          <w:t>operation</w:t>
        </w:r>
      </w:ins>
      <w:ins w:id="146" w:author="Samsung" w:date="2022-09-26T17:58:00Z">
        <w:r w:rsidRPr="00B4516D">
          <w:t>.</w:t>
        </w:r>
        <w:r>
          <w:t xml:space="preserve"> </w:t>
        </w:r>
        <w:r w:rsidRPr="00B4516D">
          <w:t xml:space="preserve">The monitoring procedures </w:t>
        </w:r>
        <w:r>
          <w:t xml:space="preserve">are based on UPF event exposure as described in </w:t>
        </w:r>
        <w:commentRangeStart w:id="147"/>
        <w:r>
          <w:t>Solution #1</w:t>
        </w:r>
      </w:ins>
      <w:commentRangeEnd w:id="147"/>
      <w:r w:rsidR="00E5064A">
        <w:rPr>
          <w:rStyle w:val="CommentReference"/>
        </w:rPr>
        <w:commentReference w:id="147"/>
      </w:r>
      <w:ins w:id="148" w:author="Samsung" w:date="2022-09-26T17:58:00Z">
        <w:r>
          <w:t>.</w:t>
        </w:r>
      </w:ins>
      <w:ins w:id="149" w:author="LTHM0" w:date="2022-10-05T16:58:00Z">
        <w:r w:rsidR="00581B01">
          <w:t xml:space="preserve"> </w:t>
        </w:r>
      </w:ins>
      <w:ins w:id="150" w:author="Nokia" w:date="2022-10-06T13:21:00Z">
        <w:r w:rsidR="00CA4F66" w:rsidRPr="00AA4B4C">
          <w:rPr>
            <w:rPrChange w:id="151" w:author="Tricci" w:date="2022-10-17T21:54:00Z">
              <w:rPr>
                <w:highlight w:val="yellow"/>
              </w:rPr>
            </w:rPrChange>
          </w:rPr>
          <w:t xml:space="preserve">No new normative work is </w:t>
        </w:r>
      </w:ins>
      <w:ins w:id="152" w:author="Nokia-r01" w:date="2022-10-12T15:51:00Z">
        <w:r w:rsidR="0055763A" w:rsidRPr="00AA4B4C">
          <w:rPr>
            <w:rPrChange w:id="153" w:author="Tricci" w:date="2022-10-17T21:54:00Z">
              <w:rPr>
                <w:highlight w:val="cyan"/>
              </w:rPr>
            </w:rPrChange>
          </w:rPr>
          <w:t>expected</w:t>
        </w:r>
      </w:ins>
      <w:ins w:id="154" w:author="Nokia" w:date="2022-10-06T13:21:00Z">
        <w:r w:rsidR="00CA4F66" w:rsidRPr="00AA4B4C">
          <w:rPr>
            <w:rPrChange w:id="155" w:author="Tricci" w:date="2022-10-17T21:54:00Z">
              <w:rPr>
                <w:highlight w:val="yellow"/>
              </w:rPr>
            </w:rPrChange>
          </w:rPr>
          <w:t xml:space="preserve"> at SMF and UPF for this aspect.</w:t>
        </w:r>
      </w:ins>
    </w:p>
    <w:p w14:paraId="5659EFE2" w14:textId="2C840513" w:rsidR="00B4516D" w:rsidRDefault="000C5786" w:rsidP="000F05F4">
      <w:pPr>
        <w:pStyle w:val="B1"/>
        <w:rPr>
          <w:ins w:id="156" w:author="Samsung" w:date="2022-09-26T17:48:00Z"/>
        </w:rPr>
      </w:pPr>
      <w:ins w:id="157" w:author="Samsung_r08" w:date="2022-10-12T08:35:00Z">
        <w:r>
          <w:t>-</w:t>
        </w:r>
        <w:r>
          <w:tab/>
        </w:r>
      </w:ins>
      <w:ins w:id="158" w:author="Ericsson User" w:date="2022-10-10T11:50:00Z">
        <w:r w:rsidR="00C460F6">
          <w:t xml:space="preserve">How the UPF reports </w:t>
        </w:r>
      </w:ins>
      <w:ins w:id="159" w:author="Samsung_r07" w:date="2022-10-10T11:22:00Z">
        <w:r w:rsidR="00D53725">
          <w:t xml:space="preserve">traffic/data volume </w:t>
        </w:r>
      </w:ins>
      <w:ins w:id="160" w:author="Ericsson User" w:date="2022-10-10T11:50:00Z">
        <w:r w:rsidR="00D7301A">
          <w:t>is determined in UPEAS</w:t>
        </w:r>
      </w:ins>
      <w:ins w:id="161" w:author="Ericsson User" w:date="2022-10-10T11:51:00Z">
        <w:r w:rsidR="00D7301A">
          <w:t xml:space="preserve"> SID.</w:t>
        </w:r>
      </w:ins>
      <w:ins w:id="162" w:author="Samsung_r08" w:date="2022-10-12T08:35:00Z">
        <w:r>
          <w:t xml:space="preserve"> Only after</w:t>
        </w:r>
      </w:ins>
      <w:ins w:id="163" w:author="Samsung_r08" w:date="2022-10-12T08:36:00Z">
        <w:r>
          <w:t xml:space="preserve"> UPEAS study</w:t>
        </w:r>
      </w:ins>
      <w:ins w:id="164" w:author="Samsung_r08" w:date="2022-10-12T08:35:00Z">
        <w:r>
          <w:t xml:space="preserve"> work is completed</w:t>
        </w:r>
      </w:ins>
      <w:ins w:id="165" w:author="Samsung_r08" w:date="2022-10-12T08:36:00Z">
        <w:r>
          <w:t xml:space="preserve">, AIMLsys </w:t>
        </w:r>
      </w:ins>
      <w:ins w:id="166" w:author="QC_153e" w:date="2022-10-12T17:14:00Z">
        <w:r w:rsidR="006B4B27" w:rsidRPr="00AA4B4C">
          <w:t xml:space="preserve">will determine if the traffic / data volume is required to report from 5GC to </w:t>
        </w:r>
        <w:proofErr w:type="gramStart"/>
        <w:r w:rsidR="006B4B27" w:rsidRPr="00AA4B4C">
          <w:t>A</w:t>
        </w:r>
      </w:ins>
      <w:ins w:id="167" w:author="QC_153e" w:date="2022-10-12T17:15:00Z">
        <w:r w:rsidR="00BC6923" w:rsidRPr="00AA4B4C">
          <w:t>F</w:t>
        </w:r>
      </w:ins>
      <w:ins w:id="168" w:author="Tricci" w:date="2022-10-17T21:55:00Z">
        <w:r w:rsidR="00AA4B4C">
          <w:t xml:space="preserve"> </w:t>
        </w:r>
      </w:ins>
      <w:ins w:id="169" w:author="Samsung_r08" w:date="2022-10-12T08:37:00Z">
        <w:r w:rsidRPr="00AA4B4C">
          <w:t>.</w:t>
        </w:r>
      </w:ins>
      <w:proofErr w:type="gramEnd"/>
    </w:p>
    <w:p w14:paraId="44167BA4" w14:textId="56BAD6F1" w:rsidR="00D7301A" w:rsidRDefault="00B4516D" w:rsidP="00B4516D">
      <w:pPr>
        <w:rPr>
          <w:ins w:id="170" w:author="Ericsson User" w:date="2022-10-10T11:51:00Z"/>
        </w:rPr>
      </w:pPr>
      <w:ins w:id="171" w:author="Samsung" w:date="2022-09-26T17:53:00Z">
        <w:r>
          <w:t xml:space="preserve">It is understood that </w:t>
        </w:r>
      </w:ins>
      <w:ins w:id="172" w:author="Samsung" w:date="2022-09-26T17:48:00Z">
        <w:r w:rsidR="000F05F4">
          <w:t>AI/ML</w:t>
        </w:r>
      </w:ins>
      <w:ins w:id="173" w:author="Nokia" w:date="2022-10-06T13:16:00Z">
        <w:r w:rsidR="00E5064A">
          <w:t xml:space="preserve"> </w:t>
        </w:r>
        <w:r w:rsidR="00E5064A" w:rsidRPr="00D72F6E">
          <w:rPr>
            <w:highlight w:val="yellow"/>
          </w:rPr>
          <w:t>applications</w:t>
        </w:r>
      </w:ins>
      <w:ins w:id="174" w:author="Samsung" w:date="2022-09-26T17:48:00Z">
        <w:r w:rsidR="000F05F4">
          <w:t xml:space="preserve"> can be assisted by enabling the monitoring of available resources </w:t>
        </w:r>
      </w:ins>
      <w:ins w:id="175" w:author="Nokia" w:date="2022-10-06T13:16:00Z">
        <w:r w:rsidR="00E5064A" w:rsidRPr="00D72F6E">
          <w:rPr>
            <w:highlight w:val="yellow"/>
          </w:rPr>
          <w:t xml:space="preserve">in the </w:t>
        </w:r>
      </w:ins>
      <w:r w:rsidR="00E5064A" w:rsidRPr="00D72F6E">
        <w:rPr>
          <w:highlight w:val="yellow"/>
        </w:rPr>
        <w:t>network</w:t>
      </w:r>
      <w:r w:rsidR="000F05F4">
        <w:t xml:space="preserve"> </w:t>
      </w:r>
      <w:ins w:id="176" w:author="Samsung" w:date="2022-09-26T17:48:00Z">
        <w:r w:rsidR="000F05F4">
          <w:t>as above</w:t>
        </w:r>
      </w:ins>
      <w:ins w:id="177" w:author="Ericsson User" w:date="2022-10-10T11:51:00Z">
        <w:r w:rsidR="00D7301A">
          <w:t xml:space="preserve">, </w:t>
        </w:r>
        <w:r w:rsidR="00D7301A" w:rsidRPr="00D11CAF">
          <w:rPr>
            <w:highlight w:val="yellow"/>
            <w:rPrChange w:id="178" w:author="Ericsson User" w:date="2022-10-10T11:51:00Z">
              <w:rPr/>
            </w:rPrChange>
          </w:rPr>
          <w:t>however this is out of the scope of 3GPP.</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74"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112"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113"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r w:rsidR="00CB3F16">
        <w:t xml:space="preserve">Nnef_EventExposure </w:t>
      </w:r>
    </w:p>
  </w:comment>
  <w:comment w:id="147"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A3DC9B" w15:done="0"/>
  <w15:commentEx w15:paraId="38B8A481" w15:done="0"/>
  <w15:commentEx w15:paraId="1D81B62D" w15:done="0"/>
  <w15:commentEx w15:paraId="7444CC03" w15:paraIdParent="1D81B62D" w15:done="0"/>
  <w15:commentEx w15:paraId="34DBF1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819BD" w16cex:dateUtc="2022-10-05T12:57:00Z"/>
  <w16cex:commentExtensible w16cex:durableId="26E95255" w16cex:dateUtc="2022-10-06T11:10:00Z"/>
  <w16cex:commentExtensible w16cex:durableId="26EE84CA" w16cex:dateUtc="2022-10-10T09:47:00Z"/>
  <w16cex:commentExtensible w16cex:durableId="26E952EF" w16cex:dateUtc="2022-10-06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38B8A481" w16cid:durableId="26E819BD"/>
  <w16cid:commentId w16cid:paraId="1D81B62D" w16cid:durableId="26E95255"/>
  <w16cid:commentId w16cid:paraId="7444CC03" w16cid:durableId="26EE84CA"/>
  <w16cid:commentId w16cid:paraId="34DBF1DF" w16cid:durableId="26E95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E8F2" w14:textId="77777777" w:rsidR="007D043B" w:rsidRDefault="007D043B">
      <w:r>
        <w:separator/>
      </w:r>
    </w:p>
    <w:p w14:paraId="56807E07" w14:textId="77777777" w:rsidR="007D043B" w:rsidRDefault="007D043B"/>
  </w:endnote>
  <w:endnote w:type="continuationSeparator" w:id="0">
    <w:p w14:paraId="4CE3D2DB" w14:textId="77777777" w:rsidR="007D043B" w:rsidRDefault="007D043B">
      <w:r>
        <w:continuationSeparator/>
      </w:r>
    </w:p>
    <w:p w14:paraId="5B1CEBF5" w14:textId="77777777" w:rsidR="007D043B" w:rsidRDefault="007D0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4F97" w14:textId="77777777" w:rsidR="007D043B" w:rsidRDefault="007D043B">
      <w:r>
        <w:separator/>
      </w:r>
    </w:p>
    <w:p w14:paraId="366E3B7B" w14:textId="77777777" w:rsidR="007D043B" w:rsidRDefault="007D043B"/>
  </w:footnote>
  <w:footnote w:type="continuationSeparator" w:id="0">
    <w:p w14:paraId="3E7FD362" w14:textId="77777777" w:rsidR="007D043B" w:rsidRDefault="007D043B">
      <w:r>
        <w:continuationSeparator/>
      </w:r>
    </w:p>
    <w:p w14:paraId="48DD3F47" w14:textId="77777777" w:rsidR="007D043B" w:rsidRDefault="007D0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C578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90525154">
    <w:abstractNumId w:val="2"/>
  </w:num>
  <w:num w:numId="2" w16cid:durableId="1781143422">
    <w:abstractNumId w:val="1"/>
  </w:num>
  <w:num w:numId="3" w16cid:durableId="5863056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01">
    <w15:presenceInfo w15:providerId="None" w15:userId="OPPOr01"/>
  </w15:person>
  <w15:person w15:author="Samsung_r01">
    <w15:presenceInfo w15:providerId="None" w15:userId="Samsung_r01"/>
  </w15:person>
  <w15:person w15:author="Ericsson User">
    <w15:presenceInfo w15:providerId="None" w15:userId="Ericsson User"/>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Nokia">
    <w15:presenceInfo w15:providerId="None" w15:userId="Nokia"/>
  </w15:person>
  <w15:person w15:author="Nokia-r01">
    <w15:presenceInfo w15:providerId="None" w15:userId="Nokia-r01"/>
  </w15:person>
  <w15:person w15:author="Tricci">
    <w15:presenceInfo w15:providerId="None" w15:userId="Tricci"/>
  </w15:person>
  <w15:person w15:author="Samsung_r08">
    <w15:presenceInfo w15:providerId="None" w15:userId="Samsung_r08"/>
  </w15:person>
  <w15:person w15:author="LTHM0">
    <w15:presenceInfo w15:providerId="None" w15:userId="LTHM0"/>
  </w15:person>
  <w15:person w15:author="Samsung_r07">
    <w15:presenceInfo w15:providerId="None" w15:userId="Samsung_r07"/>
  </w15:person>
  <w15:person w15:author="QC_153e">
    <w15:presenceInfo w15:providerId="None" w15:userId="QC_1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5786"/>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3C7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5763A"/>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B4B27"/>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43B"/>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15EE"/>
    <w:rsid w:val="009B5FDC"/>
    <w:rsid w:val="009B6171"/>
    <w:rsid w:val="009B6C34"/>
    <w:rsid w:val="009C0662"/>
    <w:rsid w:val="009C2491"/>
    <w:rsid w:val="009C24C2"/>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4B4C"/>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C692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1176"/>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88A4A3-92DB-4F57-A91E-2E6F3FCC09A7}">
  <ds:schemaRefs>
    <ds:schemaRef ds:uri="http://schemas.openxmlformats.org/officeDocument/2006/bibliography"/>
  </ds:schemaRefs>
</ds:datastoreItem>
</file>

<file path=customXml/itemProps2.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6.xml><?xml version="1.0" encoding="utf-8"?>
<ds:datastoreItem xmlns:ds="http://schemas.openxmlformats.org/officeDocument/2006/customXml" ds:itemID="{BA83FB98-D126-4DFE-906B-847626159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1936</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cp:lastModifiedBy>
  <cp:revision>2</cp:revision>
  <cp:lastPrinted>2020-09-29T22:40:00Z</cp:lastPrinted>
  <dcterms:created xsi:type="dcterms:W3CDTF">2022-10-18T04:59:00Z</dcterms:created>
  <dcterms:modified xsi:type="dcterms:W3CDTF">2022-10-18T04:59:00Z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